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4103D">
        <w:rPr>
          <w:rFonts w:ascii="Times New Roman" w:hAnsi="Times New Roman"/>
          <w:sz w:val="20"/>
          <w:szCs w:val="20"/>
        </w:rPr>
        <w:t>Приложение</w:t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4103D">
        <w:rPr>
          <w:rFonts w:ascii="Times New Roman" w:hAnsi="Times New Roman"/>
          <w:sz w:val="20"/>
          <w:szCs w:val="20"/>
        </w:rPr>
        <w:t>к Учетной политике</w:t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4103D">
        <w:rPr>
          <w:rFonts w:ascii="Times New Roman" w:hAnsi="Times New Roman"/>
          <w:sz w:val="20"/>
          <w:szCs w:val="20"/>
        </w:rPr>
        <w:t xml:space="preserve">для целей бюджетного учета </w:t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4103D">
        <w:rPr>
          <w:rFonts w:ascii="Times New Roman" w:hAnsi="Times New Roman"/>
          <w:sz w:val="20"/>
          <w:szCs w:val="20"/>
        </w:rPr>
        <w:t xml:space="preserve">                        </w:t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sz w:val="24"/>
          <w:szCs w:val="24"/>
        </w:rPr>
        <w:t xml:space="preserve">                                   Утверждаю</w:t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sz w:val="24"/>
          <w:szCs w:val="24"/>
        </w:rPr>
        <w:t>руководитель</w:t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  <w:r w:rsidRPr="0024103D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7369" w:type="dxa"/>
        <w:tblLook w:val="04A0" w:firstRow="1" w:lastRow="0" w:firstColumn="1" w:lastColumn="0" w:noHBand="0" w:noVBand="1"/>
      </w:tblPr>
      <w:tblGrid>
        <w:gridCol w:w="289"/>
        <w:gridCol w:w="1276"/>
        <w:gridCol w:w="236"/>
        <w:gridCol w:w="1818"/>
      </w:tblGrid>
      <w:tr w:rsidR="00C30100" w:rsidRPr="00C30100" w:rsidTr="00C30100">
        <w:tc>
          <w:tcPr>
            <w:tcW w:w="1189" w:type="dxa"/>
            <w:vMerge w:val="restart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33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63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1189" w:type="dxa"/>
            <w:vMerge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(подпись)</w:t>
            </w:r>
          </w:p>
        </w:tc>
        <w:tc>
          <w:tcPr>
            <w:tcW w:w="433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63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sz w:val="24"/>
          <w:szCs w:val="24"/>
        </w:rPr>
        <w:tab/>
      </w:r>
    </w:p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"__" ____________ 20__ г.</w:t>
      </w:r>
    </w:p>
    <w:p w:rsidR="002E4F19" w:rsidRPr="002E4F19" w:rsidRDefault="002E4F19" w:rsidP="00BE2B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E4F19" w:rsidRPr="002E4F19" w:rsidRDefault="002E4F19" w:rsidP="00BE2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4F19" w:rsidRPr="0024103D" w:rsidRDefault="002E4F19" w:rsidP="00BE2B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bCs/>
          <w:sz w:val="24"/>
          <w:szCs w:val="24"/>
        </w:rPr>
        <w:t xml:space="preserve">Акт </w:t>
      </w:r>
      <w:r w:rsidR="0024103D" w:rsidRPr="0024103D">
        <w:rPr>
          <w:rFonts w:ascii="Times New Roman" w:hAnsi="Times New Roman"/>
          <w:bCs/>
          <w:sz w:val="24"/>
          <w:szCs w:val="24"/>
        </w:rPr>
        <w:t xml:space="preserve">№  </w:t>
      </w:r>
      <w:r w:rsidRPr="0024103D">
        <w:rPr>
          <w:rFonts w:ascii="Times New Roman" w:hAnsi="Times New Roman"/>
          <w:bCs/>
          <w:sz w:val="24"/>
          <w:szCs w:val="24"/>
        </w:rPr>
        <w:t xml:space="preserve"> </w:t>
      </w:r>
      <w:r w:rsidRPr="0024103D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24103D" w:rsidRPr="0024103D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24103D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24103D" w:rsidRPr="0024103D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954185" w:rsidRPr="0024103D"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Pr="0024103D">
        <w:rPr>
          <w:rFonts w:ascii="Times New Roman" w:hAnsi="Times New Roman"/>
          <w:color w:val="000000"/>
          <w:sz w:val="24"/>
          <w:szCs w:val="24"/>
        </w:rPr>
        <w:t>.</w:t>
      </w:r>
    </w:p>
    <w:p w:rsidR="002E4F19" w:rsidRPr="0024103D" w:rsidRDefault="002E4F19" w:rsidP="00BE2B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bCs/>
          <w:sz w:val="24"/>
          <w:szCs w:val="24"/>
        </w:rPr>
        <w:t>о ликвидации основного средства</w:t>
      </w:r>
    </w:p>
    <w:p w:rsidR="002E4F19" w:rsidRPr="002E4F19" w:rsidRDefault="002E4F19" w:rsidP="00BE2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127" w:type="dxa"/>
        <w:tblLook w:val="04A0" w:firstRow="1" w:lastRow="0" w:firstColumn="1" w:lastColumn="0" w:noHBand="0" w:noVBand="1"/>
      </w:tblPr>
      <w:tblGrid>
        <w:gridCol w:w="3652"/>
        <w:gridCol w:w="4536"/>
        <w:gridCol w:w="1418"/>
        <w:gridCol w:w="1521"/>
      </w:tblGrid>
      <w:tr w:rsidR="00C30100" w:rsidRPr="00C30100" w:rsidTr="00C30100">
        <w:tc>
          <w:tcPr>
            <w:tcW w:w="3652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учреждения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ОКПО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3652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ОКОФ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rPr>
          <w:trHeight w:val="252"/>
        </w:trPr>
        <w:tc>
          <w:tcPr>
            <w:tcW w:w="3652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Материально- ответственное лицо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4103D" w:rsidRPr="0024103D" w:rsidRDefault="0024103D" w:rsidP="0024103D">
      <w:pPr>
        <w:spacing w:after="0"/>
        <w:rPr>
          <w:vanish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0"/>
        <w:gridCol w:w="3600"/>
      </w:tblGrid>
      <w:tr w:rsidR="0024103D" w:rsidRPr="0024103D" w:rsidTr="00D56CE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4103D" w:rsidRPr="0024103D" w:rsidRDefault="0024103D" w:rsidP="0024103D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4103D" w:rsidRPr="0024103D" w:rsidRDefault="0024103D" w:rsidP="0024103D">
            <w:pPr>
              <w:widowControl w:val="0"/>
              <w:autoSpaceDE w:val="0"/>
              <w:autoSpaceDN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24103D" w:rsidRPr="0024103D" w:rsidRDefault="0024103D" w:rsidP="002410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103D">
        <w:rPr>
          <w:rFonts w:ascii="Times New Roman" w:hAnsi="Times New Roman"/>
          <w:sz w:val="24"/>
          <w:szCs w:val="24"/>
        </w:rPr>
        <w:t>1. Сведения об объекте основных средств, подлежащем  ликвидации</w:t>
      </w:r>
    </w:p>
    <w:p w:rsidR="00D11734" w:rsidRDefault="00D11734" w:rsidP="00BE2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2139"/>
        <w:gridCol w:w="3020"/>
        <w:gridCol w:w="1931"/>
        <w:gridCol w:w="1727"/>
        <w:gridCol w:w="1417"/>
      </w:tblGrid>
      <w:tr w:rsidR="00C30100" w:rsidTr="00C30100">
        <w:trPr>
          <w:trHeight w:val="768"/>
        </w:trPr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C30100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2E4F19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Номер и д</w:t>
            </w:r>
            <w:r w:rsidR="00D11734" w:rsidRPr="00C30100">
              <w:rPr>
                <w:rFonts w:ascii="Times New Roman" w:hAnsi="Times New Roman"/>
                <w:sz w:val="24"/>
                <w:szCs w:val="24"/>
              </w:rPr>
              <w:t>ата</w:t>
            </w:r>
            <w:r w:rsidR="00FC643F" w:rsidRPr="00C301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1734" w:rsidRPr="00C30100">
              <w:rPr>
                <w:rFonts w:ascii="Times New Roman" w:hAnsi="Times New Roman"/>
                <w:sz w:val="24"/>
                <w:szCs w:val="24"/>
              </w:rPr>
              <w:t>акта о списании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Наименование ликвидируемого объекта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C30100" w:rsidTr="00C30100">
        <w:trPr>
          <w:trHeight w:val="685"/>
        </w:trPr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100" w:rsidTr="00C30100">
        <w:trPr>
          <w:trHeight w:val="653"/>
        </w:trPr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1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11734" w:rsidRPr="00C30100" w:rsidRDefault="00D11734" w:rsidP="00C3010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1734" w:rsidRDefault="00D11734" w:rsidP="00BE2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4"/>
        <w:gridCol w:w="2514"/>
        <w:gridCol w:w="5930"/>
      </w:tblGrid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Комиссия в составе: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должности</w:t>
            </w:r>
          </w:p>
        </w:tc>
        <w:tc>
          <w:tcPr>
            <w:tcW w:w="5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Фамилия и инициалы</w:t>
            </w:r>
          </w:p>
        </w:tc>
      </w:tr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2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Назначенная распоряжением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</w:t>
            </w:r>
          </w:p>
        </w:tc>
      </w:tr>
    </w:tbl>
    <w:p w:rsidR="0024103D" w:rsidRDefault="0024103D" w:rsidP="00BE2B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C0E" w:rsidRPr="00F21299" w:rsidRDefault="00001C0E" w:rsidP="00BE2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F21299">
        <w:rPr>
          <w:rFonts w:ascii="Times New Roman" w:hAnsi="Times New Roman"/>
          <w:sz w:val="24"/>
          <w:szCs w:val="24"/>
          <w:u w:val="single"/>
        </w:rPr>
        <w:t>Результаты ликвидации:</w:t>
      </w:r>
    </w:p>
    <w:p w:rsidR="0024103D" w:rsidRPr="00001C0E" w:rsidRDefault="0024103D" w:rsidP="00BE2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1C0E" w:rsidRPr="00001C0E" w:rsidRDefault="00001C0E" w:rsidP="00BE2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03D" w:rsidRPr="00BE3183" w:rsidRDefault="00001C0E" w:rsidP="00BE2BA3">
      <w:pPr>
        <w:spacing w:after="0" w:line="240" w:lineRule="auto"/>
        <w:jc w:val="both"/>
      </w:pPr>
      <w:r w:rsidRPr="00001C0E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425"/>
        <w:gridCol w:w="2410"/>
        <w:gridCol w:w="425"/>
        <w:gridCol w:w="2693"/>
      </w:tblGrid>
      <w:tr w:rsidR="00C30100" w:rsidRPr="00C30100" w:rsidTr="00C30100">
        <w:tc>
          <w:tcPr>
            <w:tcW w:w="2464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30100" w:rsidRPr="00C30100" w:rsidTr="00C30100">
        <w:tc>
          <w:tcPr>
            <w:tcW w:w="2464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расшифровка</w:t>
            </w:r>
          </w:p>
        </w:tc>
      </w:tr>
      <w:tr w:rsidR="00C30100" w:rsidRPr="00C30100" w:rsidTr="00C30100">
        <w:tc>
          <w:tcPr>
            <w:tcW w:w="2464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C30100" w:rsidRPr="00C30100" w:rsidTr="00C30100">
        <w:tc>
          <w:tcPr>
            <w:tcW w:w="2464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расшифровка</w:t>
            </w:r>
          </w:p>
        </w:tc>
      </w:tr>
      <w:tr w:rsidR="00C30100" w:rsidRPr="00C30100" w:rsidTr="00C30100">
        <w:tc>
          <w:tcPr>
            <w:tcW w:w="2464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C30100" w:rsidRPr="00C30100" w:rsidTr="00C30100">
        <w:tc>
          <w:tcPr>
            <w:tcW w:w="2464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подпись</w:t>
            </w:r>
          </w:p>
        </w:tc>
        <w:tc>
          <w:tcPr>
            <w:tcW w:w="425" w:type="dxa"/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24103D" w:rsidRPr="0024103D" w:rsidRDefault="0024103D" w:rsidP="00C301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24103D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расшифровка</w:t>
            </w:r>
          </w:p>
        </w:tc>
      </w:tr>
    </w:tbl>
    <w:p w:rsidR="0053492D" w:rsidRPr="00BE3183" w:rsidRDefault="0053492D" w:rsidP="00BE2BA3">
      <w:pPr>
        <w:spacing w:after="0" w:line="240" w:lineRule="auto"/>
        <w:jc w:val="both"/>
      </w:pPr>
      <w:bookmarkStart w:id="0" w:name="_GoBack"/>
      <w:bookmarkEnd w:id="0"/>
    </w:p>
    <w:sectPr w:rsidR="0053492D" w:rsidRPr="00BE3183" w:rsidSect="00F21299">
      <w:headerReference w:type="default" r:id="rId7"/>
      <w:pgSz w:w="11906" w:h="16838"/>
      <w:pgMar w:top="426" w:right="567" w:bottom="567" w:left="56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00" w:rsidRDefault="00C30100" w:rsidP="007D3E14">
      <w:pPr>
        <w:spacing w:after="0" w:line="240" w:lineRule="auto"/>
      </w:pPr>
      <w:r>
        <w:separator/>
      </w:r>
    </w:p>
  </w:endnote>
  <w:endnote w:type="continuationSeparator" w:id="0">
    <w:p w:rsidR="00C30100" w:rsidRDefault="00C30100" w:rsidP="007D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00" w:rsidRDefault="00C30100" w:rsidP="007D3E14">
      <w:pPr>
        <w:spacing w:after="0" w:line="240" w:lineRule="auto"/>
      </w:pPr>
      <w:r>
        <w:separator/>
      </w:r>
    </w:p>
  </w:footnote>
  <w:footnote w:type="continuationSeparator" w:id="0">
    <w:p w:rsidR="00C30100" w:rsidRDefault="00C30100" w:rsidP="007D3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E14" w:rsidRPr="00D655AC" w:rsidRDefault="007D3E14" w:rsidP="00867D58">
    <w:pPr>
      <w:pStyle w:val="a3"/>
      <w:spacing w:line="240" w:lineRule="auto"/>
      <w:jc w:val="right"/>
      <w:rPr>
        <w:rFonts w:ascii="Times New Roman" w:hAnsi="Times New Roman"/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6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7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8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</w:abstractNum>
  <w:abstractNum w:abstractNumId="1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142"/>
      </w:pPr>
    </w:lvl>
  </w:abstractNum>
  <w:abstractNum w:abstractNumId="2">
    <w:nsid w:val="42920D18"/>
    <w:multiLevelType w:val="hybridMultilevel"/>
    <w:tmpl w:val="B296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cs="Times New Roman" w:hint="default"/>
      </w:rPr>
    </w:lvl>
  </w:abstractNum>
  <w:abstractNum w:abstractNumId="4">
    <w:nsid w:val="558808E8"/>
    <w:multiLevelType w:val="hybridMultilevel"/>
    <w:tmpl w:val="524ED7E4"/>
    <w:lvl w:ilvl="0" w:tplc="1C66B57E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3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5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  <w:rPr>
        <w:rFonts w:cs="Times New Roman"/>
      </w:rPr>
    </w:lvl>
  </w:abstractNum>
  <w:abstractNum w:abstractNumId="5">
    <w:nsid w:val="5AD90C99"/>
    <w:multiLevelType w:val="hybridMultilevel"/>
    <w:tmpl w:val="B7F49AA0"/>
    <w:lvl w:ilvl="0" w:tplc="93F6B89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78B"/>
    <w:rsid w:val="000015C1"/>
    <w:rsid w:val="00001C0E"/>
    <w:rsid w:val="000056FE"/>
    <w:rsid w:val="00007C09"/>
    <w:rsid w:val="000177D3"/>
    <w:rsid w:val="00034728"/>
    <w:rsid w:val="0004357C"/>
    <w:rsid w:val="00063989"/>
    <w:rsid w:val="0007361E"/>
    <w:rsid w:val="00076BB4"/>
    <w:rsid w:val="000C0BDD"/>
    <w:rsid w:val="000C64EE"/>
    <w:rsid w:val="000E0A06"/>
    <w:rsid w:val="00125F63"/>
    <w:rsid w:val="00131FB5"/>
    <w:rsid w:val="001329BF"/>
    <w:rsid w:val="00141B69"/>
    <w:rsid w:val="00152E7A"/>
    <w:rsid w:val="00170D69"/>
    <w:rsid w:val="001852CE"/>
    <w:rsid w:val="00192BED"/>
    <w:rsid w:val="001D324F"/>
    <w:rsid w:val="001D77EF"/>
    <w:rsid w:val="001F2BAF"/>
    <w:rsid w:val="00207FA8"/>
    <w:rsid w:val="002115F3"/>
    <w:rsid w:val="00225F51"/>
    <w:rsid w:val="0024103D"/>
    <w:rsid w:val="002775FD"/>
    <w:rsid w:val="00277618"/>
    <w:rsid w:val="002815D2"/>
    <w:rsid w:val="00293A8E"/>
    <w:rsid w:val="002E4F19"/>
    <w:rsid w:val="00306D35"/>
    <w:rsid w:val="00307DA6"/>
    <w:rsid w:val="00322552"/>
    <w:rsid w:val="003362F8"/>
    <w:rsid w:val="003443FC"/>
    <w:rsid w:val="003B3A59"/>
    <w:rsid w:val="003C0DC2"/>
    <w:rsid w:val="003C29F6"/>
    <w:rsid w:val="003D203C"/>
    <w:rsid w:val="003D650A"/>
    <w:rsid w:val="003E6CEF"/>
    <w:rsid w:val="003F1DF3"/>
    <w:rsid w:val="003F40A7"/>
    <w:rsid w:val="00403592"/>
    <w:rsid w:val="00451418"/>
    <w:rsid w:val="0045694F"/>
    <w:rsid w:val="004641D3"/>
    <w:rsid w:val="00464462"/>
    <w:rsid w:val="0047054F"/>
    <w:rsid w:val="00480491"/>
    <w:rsid w:val="004D3C62"/>
    <w:rsid w:val="004F3972"/>
    <w:rsid w:val="004F77D6"/>
    <w:rsid w:val="005010A3"/>
    <w:rsid w:val="0053492D"/>
    <w:rsid w:val="00544F48"/>
    <w:rsid w:val="00565ED3"/>
    <w:rsid w:val="00567D78"/>
    <w:rsid w:val="00571A14"/>
    <w:rsid w:val="0059057D"/>
    <w:rsid w:val="005A0E43"/>
    <w:rsid w:val="005A478B"/>
    <w:rsid w:val="005B6107"/>
    <w:rsid w:val="005F0609"/>
    <w:rsid w:val="005F3EAC"/>
    <w:rsid w:val="00602820"/>
    <w:rsid w:val="00617141"/>
    <w:rsid w:val="006272D2"/>
    <w:rsid w:val="006338E4"/>
    <w:rsid w:val="00636F08"/>
    <w:rsid w:val="00654297"/>
    <w:rsid w:val="0066685D"/>
    <w:rsid w:val="006679D7"/>
    <w:rsid w:val="00675663"/>
    <w:rsid w:val="006B1E22"/>
    <w:rsid w:val="006C29E8"/>
    <w:rsid w:val="006C7913"/>
    <w:rsid w:val="006D046C"/>
    <w:rsid w:val="006D6817"/>
    <w:rsid w:val="00720ADA"/>
    <w:rsid w:val="00721AA2"/>
    <w:rsid w:val="0072532C"/>
    <w:rsid w:val="00727288"/>
    <w:rsid w:val="00733643"/>
    <w:rsid w:val="0073614D"/>
    <w:rsid w:val="0075549A"/>
    <w:rsid w:val="0079272E"/>
    <w:rsid w:val="007B4935"/>
    <w:rsid w:val="007B5C6E"/>
    <w:rsid w:val="007D3E14"/>
    <w:rsid w:val="007E313B"/>
    <w:rsid w:val="007F103A"/>
    <w:rsid w:val="00801433"/>
    <w:rsid w:val="00825353"/>
    <w:rsid w:val="00830E64"/>
    <w:rsid w:val="00831E9A"/>
    <w:rsid w:val="0085704A"/>
    <w:rsid w:val="00867D58"/>
    <w:rsid w:val="00885BF8"/>
    <w:rsid w:val="00885FBE"/>
    <w:rsid w:val="008A4092"/>
    <w:rsid w:val="008A78D8"/>
    <w:rsid w:val="008B54FA"/>
    <w:rsid w:val="008C3635"/>
    <w:rsid w:val="008D4DF0"/>
    <w:rsid w:val="009051B0"/>
    <w:rsid w:val="009103D7"/>
    <w:rsid w:val="00911853"/>
    <w:rsid w:val="00917EE0"/>
    <w:rsid w:val="00923CE3"/>
    <w:rsid w:val="00945C1F"/>
    <w:rsid w:val="00954185"/>
    <w:rsid w:val="0095585A"/>
    <w:rsid w:val="00955C39"/>
    <w:rsid w:val="009718BF"/>
    <w:rsid w:val="009734C5"/>
    <w:rsid w:val="00980D8D"/>
    <w:rsid w:val="009A1C45"/>
    <w:rsid w:val="009B2648"/>
    <w:rsid w:val="009F0BC7"/>
    <w:rsid w:val="009F5427"/>
    <w:rsid w:val="00A00CC7"/>
    <w:rsid w:val="00A315A3"/>
    <w:rsid w:val="00A44534"/>
    <w:rsid w:val="00A527EC"/>
    <w:rsid w:val="00A61FC5"/>
    <w:rsid w:val="00A62D38"/>
    <w:rsid w:val="00A73C8A"/>
    <w:rsid w:val="00A925AB"/>
    <w:rsid w:val="00AA1FF7"/>
    <w:rsid w:val="00AB203F"/>
    <w:rsid w:val="00AC62F0"/>
    <w:rsid w:val="00B06AFE"/>
    <w:rsid w:val="00B10580"/>
    <w:rsid w:val="00B269BC"/>
    <w:rsid w:val="00B40CAE"/>
    <w:rsid w:val="00B43572"/>
    <w:rsid w:val="00B7775E"/>
    <w:rsid w:val="00BA002B"/>
    <w:rsid w:val="00BA1108"/>
    <w:rsid w:val="00BC7A4F"/>
    <w:rsid w:val="00BE2BA3"/>
    <w:rsid w:val="00BE3183"/>
    <w:rsid w:val="00C2245B"/>
    <w:rsid w:val="00C24C68"/>
    <w:rsid w:val="00C30100"/>
    <w:rsid w:val="00C34111"/>
    <w:rsid w:val="00C67956"/>
    <w:rsid w:val="00C80625"/>
    <w:rsid w:val="00C8281C"/>
    <w:rsid w:val="00C85486"/>
    <w:rsid w:val="00C85FB9"/>
    <w:rsid w:val="00CA615F"/>
    <w:rsid w:val="00CC3522"/>
    <w:rsid w:val="00CD0600"/>
    <w:rsid w:val="00CD5DE7"/>
    <w:rsid w:val="00CE0153"/>
    <w:rsid w:val="00CE1529"/>
    <w:rsid w:val="00CE6D7B"/>
    <w:rsid w:val="00CF784F"/>
    <w:rsid w:val="00D11734"/>
    <w:rsid w:val="00D52D3A"/>
    <w:rsid w:val="00D5328E"/>
    <w:rsid w:val="00D655AC"/>
    <w:rsid w:val="00DA5489"/>
    <w:rsid w:val="00DB188C"/>
    <w:rsid w:val="00DC1AEF"/>
    <w:rsid w:val="00DD04AC"/>
    <w:rsid w:val="00DD5331"/>
    <w:rsid w:val="00DD6781"/>
    <w:rsid w:val="00DE6440"/>
    <w:rsid w:val="00DF6C5D"/>
    <w:rsid w:val="00E11F38"/>
    <w:rsid w:val="00E25887"/>
    <w:rsid w:val="00E31A55"/>
    <w:rsid w:val="00E364D0"/>
    <w:rsid w:val="00E3718B"/>
    <w:rsid w:val="00E737FB"/>
    <w:rsid w:val="00E823E7"/>
    <w:rsid w:val="00E85E77"/>
    <w:rsid w:val="00E9047D"/>
    <w:rsid w:val="00EA54E2"/>
    <w:rsid w:val="00EC4133"/>
    <w:rsid w:val="00EC461B"/>
    <w:rsid w:val="00EF735C"/>
    <w:rsid w:val="00F00BB2"/>
    <w:rsid w:val="00F079C7"/>
    <w:rsid w:val="00F17BBE"/>
    <w:rsid w:val="00F21299"/>
    <w:rsid w:val="00F37A2A"/>
    <w:rsid w:val="00F5345D"/>
    <w:rsid w:val="00F60A79"/>
    <w:rsid w:val="00F66969"/>
    <w:rsid w:val="00F9787F"/>
    <w:rsid w:val="00FA0ECE"/>
    <w:rsid w:val="00FA478F"/>
    <w:rsid w:val="00FA63B4"/>
    <w:rsid w:val="00FB1E49"/>
    <w:rsid w:val="00FB20D5"/>
    <w:rsid w:val="00FB33EE"/>
    <w:rsid w:val="00FC643F"/>
    <w:rsid w:val="00FD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A478B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hAnsi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5A478B"/>
    <w:pPr>
      <w:numPr>
        <w:ilvl w:val="1"/>
        <w:numId w:val="1"/>
      </w:numPr>
      <w:spacing w:before="120" w:after="120"/>
      <w:ind w:firstLine="482"/>
      <w:jc w:val="both"/>
      <w:outlineLvl w:val="1"/>
    </w:pPr>
    <w:rPr>
      <w:rFonts w:ascii="Times New Roman" w:hAnsi="Times New Roman"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5A478B"/>
    <w:pPr>
      <w:numPr>
        <w:ilvl w:val="2"/>
        <w:numId w:val="1"/>
      </w:numPr>
      <w:spacing w:before="120" w:after="120"/>
      <w:ind w:firstLine="482"/>
      <w:jc w:val="both"/>
      <w:outlineLvl w:val="2"/>
    </w:pPr>
    <w:rPr>
      <w:rFonts w:ascii="Times New Roman" w:hAnsi="Times New Roman"/>
      <w:bCs/>
    </w:rPr>
  </w:style>
  <w:style w:type="paragraph" w:styleId="4">
    <w:name w:val="heading 4"/>
    <w:basedOn w:val="a"/>
    <w:next w:val="a"/>
    <w:link w:val="40"/>
    <w:uiPriority w:val="9"/>
    <w:qFormat/>
    <w:rsid w:val="005A478B"/>
    <w:pPr>
      <w:numPr>
        <w:ilvl w:val="3"/>
        <w:numId w:val="1"/>
      </w:numPr>
      <w:spacing w:before="120" w:after="120"/>
      <w:ind w:firstLine="482"/>
      <w:jc w:val="both"/>
      <w:outlineLvl w:val="3"/>
    </w:pPr>
    <w:rPr>
      <w:rFonts w:ascii="Times New Roman" w:hAnsi="Times New Roman"/>
      <w:bCs/>
      <w:iCs/>
    </w:rPr>
  </w:style>
  <w:style w:type="paragraph" w:styleId="5">
    <w:name w:val="heading 5"/>
    <w:basedOn w:val="a"/>
    <w:next w:val="a"/>
    <w:link w:val="50"/>
    <w:uiPriority w:val="9"/>
    <w:qFormat/>
    <w:rsid w:val="005A478B"/>
    <w:pPr>
      <w:keepNext/>
      <w:keepLines/>
      <w:numPr>
        <w:ilvl w:val="4"/>
        <w:numId w:val="1"/>
      </w:numPr>
      <w:spacing w:before="200" w:after="0"/>
      <w:ind w:firstLine="482"/>
      <w:jc w:val="both"/>
      <w:outlineLvl w:val="4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uiPriority w:val="9"/>
    <w:qFormat/>
    <w:rsid w:val="005A478B"/>
    <w:pPr>
      <w:keepNext/>
      <w:keepLines/>
      <w:numPr>
        <w:ilvl w:val="5"/>
        <w:numId w:val="1"/>
      </w:numPr>
      <w:spacing w:before="200" w:after="0"/>
      <w:ind w:firstLine="482"/>
      <w:jc w:val="both"/>
      <w:outlineLvl w:val="5"/>
    </w:pPr>
    <w:rPr>
      <w:rFonts w:ascii="Times New Roman" w:hAnsi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5A478B"/>
    <w:pPr>
      <w:keepNext/>
      <w:keepLines/>
      <w:numPr>
        <w:ilvl w:val="6"/>
        <w:numId w:val="1"/>
      </w:numPr>
      <w:spacing w:before="200" w:after="0"/>
      <w:ind w:firstLine="482"/>
      <w:jc w:val="both"/>
      <w:outlineLvl w:val="6"/>
    </w:pPr>
    <w:rPr>
      <w:rFonts w:ascii="Times New Roman" w:hAnsi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5A478B"/>
    <w:pPr>
      <w:keepNext/>
      <w:keepLines/>
      <w:numPr>
        <w:ilvl w:val="7"/>
        <w:numId w:val="1"/>
      </w:numPr>
      <w:spacing w:before="200" w:after="0"/>
      <w:ind w:firstLine="482"/>
      <w:jc w:val="both"/>
      <w:outlineLvl w:val="7"/>
    </w:pPr>
    <w:rPr>
      <w:rFonts w:ascii="Times New Roman" w:hAnsi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5A478B"/>
    <w:pPr>
      <w:keepNext/>
      <w:keepLines/>
      <w:numPr>
        <w:ilvl w:val="8"/>
        <w:numId w:val="1"/>
      </w:numPr>
      <w:spacing w:before="200" w:after="0"/>
      <w:ind w:firstLine="482"/>
      <w:jc w:val="both"/>
      <w:outlineLvl w:val="8"/>
    </w:pPr>
    <w:rPr>
      <w:rFonts w:ascii="Times New Roman" w:hAnsi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5A478B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5A478B"/>
    <w:rPr>
      <w:rFonts w:ascii="Times New Roman" w:hAnsi="Times New Roman" w:cs="Times New Roman"/>
      <w:bCs/>
      <w:sz w:val="26"/>
      <w:szCs w:val="26"/>
    </w:rPr>
  </w:style>
  <w:style w:type="character" w:customStyle="1" w:styleId="30">
    <w:name w:val="Заголовок 3 Знак"/>
    <w:link w:val="3"/>
    <w:uiPriority w:val="9"/>
    <w:locked/>
    <w:rsid w:val="005A478B"/>
    <w:rPr>
      <w:rFonts w:ascii="Times New Roman" w:hAnsi="Times New Roman" w:cs="Times New Roman"/>
      <w:bCs/>
      <w:sz w:val="22"/>
      <w:szCs w:val="22"/>
    </w:rPr>
  </w:style>
  <w:style w:type="character" w:customStyle="1" w:styleId="40">
    <w:name w:val="Заголовок 4 Знак"/>
    <w:link w:val="4"/>
    <w:uiPriority w:val="9"/>
    <w:locked/>
    <w:rsid w:val="005A478B"/>
    <w:rPr>
      <w:rFonts w:ascii="Times New Roman" w:hAnsi="Times New Roman" w:cs="Times New Roman"/>
      <w:bCs/>
      <w:iCs/>
      <w:sz w:val="22"/>
      <w:szCs w:val="22"/>
    </w:rPr>
  </w:style>
  <w:style w:type="character" w:customStyle="1" w:styleId="50">
    <w:name w:val="Заголовок 5 Знак"/>
    <w:link w:val="5"/>
    <w:uiPriority w:val="9"/>
    <w:locked/>
    <w:rsid w:val="005A478B"/>
    <w:rPr>
      <w:rFonts w:ascii="Times New Roman" w:hAnsi="Times New Roman" w:cs="Times New Roman"/>
      <w:sz w:val="22"/>
      <w:szCs w:val="22"/>
    </w:rPr>
  </w:style>
  <w:style w:type="character" w:customStyle="1" w:styleId="60">
    <w:name w:val="Заголовок 6 Знак"/>
    <w:link w:val="6"/>
    <w:uiPriority w:val="9"/>
    <w:locked/>
    <w:rsid w:val="005A478B"/>
    <w:rPr>
      <w:rFonts w:ascii="Times New Roman" w:hAnsi="Times New Roman" w:cs="Times New Roman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"/>
    <w:locked/>
    <w:rsid w:val="005A478B"/>
    <w:rPr>
      <w:rFonts w:ascii="Times New Roman" w:hAnsi="Times New Roman" w:cs="Times New Roman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"/>
    <w:locked/>
    <w:rsid w:val="005A478B"/>
    <w:rPr>
      <w:rFonts w:ascii="Times New Roman" w:hAnsi="Times New Roman" w:cs="Times New Roman"/>
      <w:color w:val="4F81BD"/>
      <w:sz w:val="22"/>
    </w:rPr>
  </w:style>
  <w:style w:type="character" w:customStyle="1" w:styleId="90">
    <w:name w:val="Заголовок 9 Знак"/>
    <w:link w:val="9"/>
    <w:uiPriority w:val="9"/>
    <w:locked/>
    <w:rsid w:val="005A478B"/>
    <w:rPr>
      <w:rFonts w:ascii="Times New Roman" w:hAnsi="Times New Roman" w:cs="Times New Roman"/>
      <w:i/>
      <w:iCs/>
      <w:color w:val="404040"/>
      <w:sz w:val="22"/>
    </w:rPr>
  </w:style>
  <w:style w:type="paragraph" w:styleId="a3">
    <w:name w:val="header"/>
    <w:basedOn w:val="a"/>
    <w:link w:val="a4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D3E14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D3E14"/>
    <w:rPr>
      <w:rFonts w:cs="Times New Roman"/>
      <w:sz w:val="22"/>
    </w:rPr>
  </w:style>
  <w:style w:type="paragraph" w:customStyle="1" w:styleId="Normalunindented">
    <w:name w:val="Normal unindented"/>
    <w:aliases w:val="Обычный Без отступа"/>
    <w:qFormat/>
    <w:rsid w:val="005A478B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paragraph" w:styleId="a7">
    <w:name w:val="Title"/>
    <w:aliases w:val="Текст сноски Знак"/>
    <w:basedOn w:val="a"/>
    <w:next w:val="a"/>
    <w:link w:val="a8"/>
    <w:uiPriority w:val="10"/>
    <w:qFormat/>
    <w:rsid w:val="005A478B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hAnsi="Times New Roman"/>
      <w:b/>
      <w:spacing w:val="5"/>
      <w:kern w:val="28"/>
      <w:sz w:val="28"/>
      <w:szCs w:val="52"/>
    </w:rPr>
  </w:style>
  <w:style w:type="character" w:customStyle="1" w:styleId="a8">
    <w:name w:val="Название Знак"/>
    <w:aliases w:val="Текст сноски Знак Знак"/>
    <w:link w:val="a7"/>
    <w:uiPriority w:val="10"/>
    <w:locked/>
    <w:rsid w:val="005A478B"/>
    <w:rPr>
      <w:rFonts w:ascii="Times New Roman" w:hAnsi="Times New Roman" w:cs="Times New Roman"/>
      <w:b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5A478B"/>
    <w:pPr>
      <w:spacing w:before="120" w:after="120"/>
      <w:ind w:firstLine="482"/>
      <w:contextualSpacing/>
    </w:pPr>
    <w:rPr>
      <w:rFonts w:ascii="Times New Roman" w:hAnsi="Times New Roman"/>
    </w:rPr>
  </w:style>
  <w:style w:type="paragraph" w:customStyle="1" w:styleId="ConsPlusNormal">
    <w:name w:val="ConsPlusNormal"/>
    <w:rsid w:val="005A478B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table" w:styleId="aa">
    <w:name w:val="Table Grid"/>
    <w:basedOn w:val="a1"/>
    <w:uiPriority w:val="59"/>
    <w:rsid w:val="005A478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a"/>
    <w:uiPriority w:val="59"/>
    <w:rsid w:val="005A478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5A47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Hyperlink"/>
    <w:uiPriority w:val="99"/>
    <w:unhideWhenUsed/>
    <w:rsid w:val="00451418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131FB5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DD04A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5B6107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customStyle="1" w:styleId="21">
    <w:name w:val="Сетка таблицы2"/>
    <w:basedOn w:val="a1"/>
    <w:next w:val="aa"/>
    <w:uiPriority w:val="59"/>
    <w:rsid w:val="0024103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24103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a"/>
    <w:uiPriority w:val="59"/>
    <w:rsid w:val="0024103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24103D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-PushkarevaMA\Desktop\&#1044;&#1083;&#1103;%20&#1092;&#1086;&#1088;&#1084;%20&#1043;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Для форм ГР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AutoBVT</cp:lastModifiedBy>
  <cp:revision>2</cp:revision>
  <cp:lastPrinted>2020-03-10T08:44:00Z</cp:lastPrinted>
  <dcterms:created xsi:type="dcterms:W3CDTF">2020-04-23T04:42:00Z</dcterms:created>
  <dcterms:modified xsi:type="dcterms:W3CDTF">2020-04-23T04:42:00Z</dcterms:modified>
</cp:coreProperties>
</file>